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D72" w:rsidRDefault="00114D72" w:rsidP="00CF2CF7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</w:t>
      </w:r>
    </w:p>
    <w:p w:rsidR="00114D72" w:rsidRDefault="00114D72" w:rsidP="00CF2C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ПЕТРОВСКОГО СЕЛЬСОВЕТА</w:t>
      </w:r>
    </w:p>
    <w:p w:rsidR="00114D72" w:rsidRDefault="00114D72" w:rsidP="00CF2C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114D72" w:rsidRDefault="00114D72" w:rsidP="00CF2C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(пятого  созыва)</w:t>
      </w:r>
    </w:p>
    <w:p w:rsidR="00114D72" w:rsidRDefault="00114D72" w:rsidP="00CF2C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14D72" w:rsidRDefault="00114D72" w:rsidP="00CF2CF7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114D72" w:rsidRDefault="00114D72" w:rsidP="00CF2C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(первой сессии)</w:t>
      </w:r>
    </w:p>
    <w:p w:rsidR="00114D72" w:rsidRDefault="00114D72" w:rsidP="00CF2C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14D72" w:rsidRDefault="00114D72" w:rsidP="00CF2C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02.10.2015г.                                                                                                     №11</w:t>
      </w:r>
    </w:p>
    <w:p w:rsidR="00114D72" w:rsidRDefault="00114D72" w:rsidP="00CF2C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14D72" w:rsidRDefault="00114D72" w:rsidP="00CF2CF7">
      <w:pPr>
        <w:tabs>
          <w:tab w:val="left" w:pos="108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«Об избрании председателя Совета депутатов Петровского сельсовета Ордынского района Новосибирской области».</w:t>
      </w:r>
    </w:p>
    <w:p w:rsidR="00114D72" w:rsidRDefault="00114D72" w:rsidP="00CF2CF7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14D72" w:rsidRPr="00D14D09" w:rsidRDefault="00114D72" w:rsidP="00CF2CF7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основании протокола № 2 от 02.10.2015г (приложение № 3) счетной комиссии «Об итогах голосования по выборам председателя Совета депутатов Петровского сельсовета Ордынского района </w:t>
      </w:r>
      <w:r w:rsidRPr="00D14D09">
        <w:rPr>
          <w:rFonts w:ascii="Times New Roman" w:hAnsi="Times New Roman"/>
          <w:sz w:val="28"/>
          <w:szCs w:val="28"/>
        </w:rPr>
        <w:t>Новосибирской области». Совет депутатов Петровского сельсовета Ордынского района Новосибирской области</w:t>
      </w:r>
    </w:p>
    <w:p w:rsidR="00114D72" w:rsidRPr="00D14D09" w:rsidRDefault="00114D72" w:rsidP="00CF2CF7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14D72" w:rsidRPr="00D14D09" w:rsidRDefault="00114D72" w:rsidP="00CF2CF7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D14D09">
        <w:rPr>
          <w:rFonts w:ascii="Times New Roman" w:hAnsi="Times New Roman"/>
          <w:b/>
          <w:sz w:val="28"/>
          <w:szCs w:val="28"/>
        </w:rPr>
        <w:t>РЕШИЛ:</w:t>
      </w:r>
    </w:p>
    <w:p w:rsidR="00114D72" w:rsidRDefault="00114D72" w:rsidP="00CF2CF7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14D72" w:rsidRPr="00D14D09" w:rsidRDefault="00114D72" w:rsidP="00CF2CF7">
      <w:pPr>
        <w:numPr>
          <w:ilvl w:val="0"/>
          <w:numId w:val="11"/>
        </w:numPr>
        <w:tabs>
          <w:tab w:val="num" w:pos="0"/>
          <w:tab w:val="left" w:pos="1080"/>
        </w:tabs>
        <w:spacing w:after="0" w:line="240" w:lineRule="auto"/>
        <w:ind w:left="0" w:firstLine="5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Избрать председателем Совета депутатов Петровского сельсовета Ордынского района Новосибирской области </w:t>
      </w:r>
      <w:r w:rsidRPr="00D14D09">
        <w:rPr>
          <w:rFonts w:ascii="Times New Roman" w:hAnsi="Times New Roman"/>
          <w:b/>
          <w:sz w:val="28"/>
          <w:szCs w:val="28"/>
        </w:rPr>
        <w:t xml:space="preserve">Цыганкову Галину </w:t>
      </w:r>
      <w:r>
        <w:rPr>
          <w:rFonts w:ascii="Times New Roman" w:hAnsi="Times New Roman"/>
          <w:b/>
          <w:sz w:val="28"/>
          <w:szCs w:val="28"/>
        </w:rPr>
        <w:t>Дмитриевну.</w:t>
      </w:r>
    </w:p>
    <w:p w:rsidR="00114D72" w:rsidRDefault="00114D72" w:rsidP="00CF2CF7">
      <w:pPr>
        <w:numPr>
          <w:ilvl w:val="0"/>
          <w:numId w:val="11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решение вступает в законную силу с момента его принятия.</w:t>
      </w:r>
    </w:p>
    <w:p w:rsidR="00114D72" w:rsidRDefault="00114D72" w:rsidP="00CF2CF7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14D72" w:rsidRDefault="00114D72" w:rsidP="00CF2CF7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14D72" w:rsidRDefault="00114D72" w:rsidP="00CF2CF7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14D72" w:rsidRDefault="00114D72" w:rsidP="00CF2C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                   Цыганкова Г.Д.                                        </w:t>
      </w:r>
    </w:p>
    <w:p w:rsidR="00114D72" w:rsidRDefault="00114D72" w:rsidP="00CF2CF7">
      <w:pPr>
        <w:tabs>
          <w:tab w:val="left" w:pos="555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Петровского сельсовета                                                    </w:t>
      </w:r>
    </w:p>
    <w:p w:rsidR="00114D72" w:rsidRDefault="00114D72" w:rsidP="00CF2C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Ордынского района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</w:t>
      </w:r>
    </w:p>
    <w:p w:rsidR="00114D72" w:rsidRDefault="00114D72" w:rsidP="00CF2C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114D72" w:rsidRDefault="00114D72" w:rsidP="00CF2CF7"/>
    <w:p w:rsidR="00114D72" w:rsidRDefault="00114D72" w:rsidP="00CF2CF7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114D72" w:rsidRDefault="00114D72" w:rsidP="00CF2CF7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114D72" w:rsidRDefault="00114D72" w:rsidP="00CF2CF7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114D72" w:rsidRDefault="00114D72" w:rsidP="00CF2CF7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114D72" w:rsidRDefault="00114D72" w:rsidP="00CF2CF7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114D72" w:rsidRDefault="00114D72" w:rsidP="00D23C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14D72" w:rsidRDefault="00114D72" w:rsidP="00D30BF4"/>
    <w:p w:rsidR="00114D72" w:rsidRDefault="00114D72"/>
    <w:sectPr w:rsidR="00114D72" w:rsidSect="008E46A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70A80"/>
    <w:multiLevelType w:val="hybridMultilevel"/>
    <w:tmpl w:val="F3CC943C"/>
    <w:lvl w:ilvl="0" w:tplc="D042FBD6">
      <w:start w:val="1"/>
      <w:numFmt w:val="decimal"/>
      <w:lvlText w:val="%1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A4C2628"/>
    <w:multiLevelType w:val="multilevel"/>
    <w:tmpl w:val="016CFAA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5422CC7"/>
    <w:multiLevelType w:val="hybridMultilevel"/>
    <w:tmpl w:val="9844DD9C"/>
    <w:lvl w:ilvl="0" w:tplc="2C5AD45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5F85EF8"/>
    <w:multiLevelType w:val="hybridMultilevel"/>
    <w:tmpl w:val="016CFAA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A757A7D"/>
    <w:multiLevelType w:val="hybridMultilevel"/>
    <w:tmpl w:val="BAA608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2F0669D"/>
    <w:multiLevelType w:val="hybridMultilevel"/>
    <w:tmpl w:val="EA5A2DFC"/>
    <w:lvl w:ilvl="0" w:tplc="6334226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AF0565B"/>
    <w:multiLevelType w:val="hybridMultilevel"/>
    <w:tmpl w:val="390E1816"/>
    <w:lvl w:ilvl="0" w:tplc="6334226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ED45202"/>
    <w:multiLevelType w:val="multilevel"/>
    <w:tmpl w:val="01020A9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5D4B58C9"/>
    <w:multiLevelType w:val="hybridMultilevel"/>
    <w:tmpl w:val="B532C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EE675D0"/>
    <w:multiLevelType w:val="multilevel"/>
    <w:tmpl w:val="305E0CFE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67265867"/>
    <w:multiLevelType w:val="hybridMultilevel"/>
    <w:tmpl w:val="5B5C42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3"/>
  </w:num>
  <w:num w:numId="5">
    <w:abstractNumId w:val="1"/>
  </w:num>
  <w:num w:numId="6">
    <w:abstractNumId w:val="2"/>
  </w:num>
  <w:num w:numId="7">
    <w:abstractNumId w:val="8"/>
  </w:num>
  <w:num w:numId="8">
    <w:abstractNumId w:val="9"/>
  </w:num>
  <w:num w:numId="9">
    <w:abstractNumId w:val="7"/>
  </w:num>
  <w:num w:numId="10">
    <w:abstractNumId w:val="6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0BF4"/>
    <w:rsid w:val="00030D57"/>
    <w:rsid w:val="000355A4"/>
    <w:rsid w:val="00050E56"/>
    <w:rsid w:val="000605F6"/>
    <w:rsid w:val="000B16EF"/>
    <w:rsid w:val="000B358F"/>
    <w:rsid w:val="000C0937"/>
    <w:rsid w:val="000E549B"/>
    <w:rsid w:val="00114D72"/>
    <w:rsid w:val="00151919"/>
    <w:rsid w:val="00162D39"/>
    <w:rsid w:val="001B69A1"/>
    <w:rsid w:val="001D3315"/>
    <w:rsid w:val="00201F7C"/>
    <w:rsid w:val="00220F91"/>
    <w:rsid w:val="00232A2D"/>
    <w:rsid w:val="00240B32"/>
    <w:rsid w:val="00247A59"/>
    <w:rsid w:val="002559D3"/>
    <w:rsid w:val="00256C1A"/>
    <w:rsid w:val="002668F8"/>
    <w:rsid w:val="002B6EBA"/>
    <w:rsid w:val="002C39B4"/>
    <w:rsid w:val="002C7C30"/>
    <w:rsid w:val="002D6B9A"/>
    <w:rsid w:val="002F529F"/>
    <w:rsid w:val="003317F8"/>
    <w:rsid w:val="0038636B"/>
    <w:rsid w:val="003C799D"/>
    <w:rsid w:val="00415779"/>
    <w:rsid w:val="00461C5F"/>
    <w:rsid w:val="004D77D1"/>
    <w:rsid w:val="00506B0C"/>
    <w:rsid w:val="0052102E"/>
    <w:rsid w:val="005429EF"/>
    <w:rsid w:val="0055764F"/>
    <w:rsid w:val="00562AC2"/>
    <w:rsid w:val="00564B0B"/>
    <w:rsid w:val="005804EB"/>
    <w:rsid w:val="005E6D72"/>
    <w:rsid w:val="00641362"/>
    <w:rsid w:val="0065131C"/>
    <w:rsid w:val="00663BD8"/>
    <w:rsid w:val="0067485C"/>
    <w:rsid w:val="00692FE1"/>
    <w:rsid w:val="00697082"/>
    <w:rsid w:val="006F627B"/>
    <w:rsid w:val="00705A5A"/>
    <w:rsid w:val="00741E09"/>
    <w:rsid w:val="0075440A"/>
    <w:rsid w:val="00764802"/>
    <w:rsid w:val="00764C0D"/>
    <w:rsid w:val="007748F2"/>
    <w:rsid w:val="007773B0"/>
    <w:rsid w:val="007939A6"/>
    <w:rsid w:val="007A3821"/>
    <w:rsid w:val="007B375C"/>
    <w:rsid w:val="007C1861"/>
    <w:rsid w:val="007E6F09"/>
    <w:rsid w:val="00804415"/>
    <w:rsid w:val="00831860"/>
    <w:rsid w:val="00834A6C"/>
    <w:rsid w:val="00841934"/>
    <w:rsid w:val="00853395"/>
    <w:rsid w:val="00865D08"/>
    <w:rsid w:val="008A0CD5"/>
    <w:rsid w:val="008B304E"/>
    <w:rsid w:val="008B47B5"/>
    <w:rsid w:val="008D0A10"/>
    <w:rsid w:val="008D4BBE"/>
    <w:rsid w:val="008E46AB"/>
    <w:rsid w:val="00905368"/>
    <w:rsid w:val="00977C32"/>
    <w:rsid w:val="009A0ACD"/>
    <w:rsid w:val="009B59AD"/>
    <w:rsid w:val="009D32C7"/>
    <w:rsid w:val="009E056B"/>
    <w:rsid w:val="009F63CA"/>
    <w:rsid w:val="00A267FB"/>
    <w:rsid w:val="00A31B5B"/>
    <w:rsid w:val="00A405DF"/>
    <w:rsid w:val="00A532BB"/>
    <w:rsid w:val="00A6048A"/>
    <w:rsid w:val="00AB73E2"/>
    <w:rsid w:val="00AF5E19"/>
    <w:rsid w:val="00B020F9"/>
    <w:rsid w:val="00B0522E"/>
    <w:rsid w:val="00B255EE"/>
    <w:rsid w:val="00B30B9B"/>
    <w:rsid w:val="00B715FC"/>
    <w:rsid w:val="00B9727A"/>
    <w:rsid w:val="00BB1D44"/>
    <w:rsid w:val="00BE47F3"/>
    <w:rsid w:val="00C455F1"/>
    <w:rsid w:val="00C57081"/>
    <w:rsid w:val="00C815AF"/>
    <w:rsid w:val="00CB7D19"/>
    <w:rsid w:val="00CC6839"/>
    <w:rsid w:val="00CE63DF"/>
    <w:rsid w:val="00CE753A"/>
    <w:rsid w:val="00CF2CF7"/>
    <w:rsid w:val="00CF6918"/>
    <w:rsid w:val="00CF74E3"/>
    <w:rsid w:val="00D03397"/>
    <w:rsid w:val="00D14D09"/>
    <w:rsid w:val="00D23C2C"/>
    <w:rsid w:val="00D30BF4"/>
    <w:rsid w:val="00D35493"/>
    <w:rsid w:val="00D61261"/>
    <w:rsid w:val="00D6679A"/>
    <w:rsid w:val="00DB066C"/>
    <w:rsid w:val="00DE0332"/>
    <w:rsid w:val="00DE17F5"/>
    <w:rsid w:val="00E44938"/>
    <w:rsid w:val="00E57C19"/>
    <w:rsid w:val="00EB544D"/>
    <w:rsid w:val="00ED20F9"/>
    <w:rsid w:val="00ED71E2"/>
    <w:rsid w:val="00F41F4A"/>
    <w:rsid w:val="00F42CBE"/>
    <w:rsid w:val="00F7429A"/>
    <w:rsid w:val="00F75714"/>
    <w:rsid w:val="00F7661A"/>
    <w:rsid w:val="00F8454B"/>
    <w:rsid w:val="00F955BA"/>
    <w:rsid w:val="00FC0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48A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iPriority w:val="99"/>
    <w:rsid w:val="00D30BF4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D30BF4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9133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1</Pages>
  <Words>169</Words>
  <Characters>969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subject/>
  <dc:creator>Галина</dc:creator>
  <cp:keywords/>
  <dc:description/>
  <cp:lastModifiedBy>user</cp:lastModifiedBy>
  <cp:revision>11</cp:revision>
  <cp:lastPrinted>2015-11-19T04:26:00Z</cp:lastPrinted>
  <dcterms:created xsi:type="dcterms:W3CDTF">2015-10-05T12:29:00Z</dcterms:created>
  <dcterms:modified xsi:type="dcterms:W3CDTF">2005-11-01T20:34:00Z</dcterms:modified>
</cp:coreProperties>
</file>